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338AADD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866B90">
        <w:rPr>
          <w:rFonts w:cs="Arial"/>
          <w:sz w:val="24"/>
          <w:szCs w:val="24"/>
        </w:rPr>
        <w:t>1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6A6DAF" w:rsidRPr="006A6DAF">
        <w:rPr>
          <w:rFonts w:cs="Arial"/>
          <w:color w:val="000000"/>
          <w:sz w:val="24"/>
          <w:szCs w:val="24"/>
        </w:rPr>
        <w:t>21</w:t>
      </w:r>
      <w:r w:rsidR="00CA658F">
        <w:rPr>
          <w:rFonts w:cs="Arial"/>
          <w:color w:val="000000"/>
          <w:sz w:val="24"/>
          <w:szCs w:val="24"/>
        </w:rPr>
        <w:t>19564</w:t>
      </w:r>
    </w:p>
    <w:p w14:paraId="26F92E89" w14:textId="77777777" w:rsidR="00866B90" w:rsidRPr="00CE2F76" w:rsidRDefault="00866B90" w:rsidP="00866B90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>Electronic Meeting, 01 – 12 November, 2021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2D803D1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85AAF">
        <w:rPr>
          <w:rFonts w:ascii="Arial" w:hAnsi="Arial"/>
          <w:sz w:val="24"/>
          <w:lang w:val="en-US"/>
        </w:rPr>
        <w:t>8</w:t>
      </w:r>
      <w:r w:rsidR="00B12546" w:rsidRPr="00113C65">
        <w:rPr>
          <w:rFonts w:ascii="Arial" w:hAnsi="Arial"/>
          <w:sz w:val="24"/>
          <w:lang w:val="en-US"/>
        </w:rPr>
        <w:t>.</w:t>
      </w:r>
      <w:r w:rsidR="00A05289">
        <w:rPr>
          <w:rFonts w:ascii="Arial" w:hAnsi="Arial"/>
          <w:sz w:val="24"/>
          <w:lang w:val="en-US"/>
        </w:rPr>
        <w:t>16</w:t>
      </w:r>
      <w:r w:rsidR="004C1A4F">
        <w:rPr>
          <w:rFonts w:ascii="Arial" w:hAnsi="Arial"/>
          <w:sz w:val="24"/>
          <w:lang w:val="en-US"/>
        </w:rPr>
        <w:t>.</w:t>
      </w:r>
      <w:r w:rsidR="00A05289">
        <w:rPr>
          <w:rFonts w:ascii="Arial" w:hAnsi="Arial"/>
          <w:sz w:val="24"/>
          <w:lang w:val="en-US"/>
        </w:rPr>
        <w:t>7</w:t>
      </w:r>
      <w:r w:rsidR="00B12546" w:rsidRPr="00113C65">
        <w:rPr>
          <w:rFonts w:ascii="Arial" w:hAnsi="Arial"/>
          <w:sz w:val="24"/>
          <w:lang w:val="en-US"/>
        </w:rPr>
        <w:t>.</w:t>
      </w:r>
      <w:r w:rsidR="00252652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6BBDE1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36EC0">
        <w:rPr>
          <w:rFonts w:ascii="Arial" w:hAnsi="Arial"/>
          <w:sz w:val="24"/>
          <w:lang w:val="en-US"/>
        </w:rPr>
        <w:t>Timing requirements in FR2-2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9C2268D" w14:textId="33F9EBC3" w:rsidR="00B343A0" w:rsidRDefault="00C65766" w:rsidP="00AF423F">
      <w:pPr>
        <w:rPr>
          <w:bCs/>
          <w:lang w:val="en-US"/>
        </w:rPr>
      </w:pPr>
      <w:r w:rsidRPr="0047431E">
        <w:rPr>
          <w:rFonts w:eastAsiaTheme="minorEastAsia"/>
          <w:lang w:val="en-US" w:eastAsia="zh-CN"/>
        </w:rPr>
        <w:t xml:space="preserve">In RAN#90 meeting, a Rel-17 work item for </w:t>
      </w:r>
      <w:r>
        <w:rPr>
          <w:rFonts w:eastAsiaTheme="minorEastAsia"/>
          <w:lang w:val="en-US" w:eastAsia="zh-CN"/>
        </w:rPr>
        <w:t>extending current NR operation to 71GHz</w:t>
      </w:r>
      <w:r w:rsidRPr="0047431E">
        <w:rPr>
          <w:rFonts w:eastAsiaTheme="minorEastAsia"/>
          <w:lang w:val="en-US" w:eastAsia="zh-CN"/>
        </w:rPr>
        <w:t xml:space="preserve"> was approved and the WID was updated in RAN#9</w:t>
      </w:r>
      <w:r w:rsidR="00157C2A">
        <w:rPr>
          <w:rFonts w:eastAsiaTheme="minorEastAsia"/>
          <w:lang w:val="en-US" w:eastAsia="zh-CN"/>
        </w:rPr>
        <w:t>3</w:t>
      </w:r>
      <w:r w:rsidRPr="0047431E">
        <w:rPr>
          <w:rFonts w:eastAsiaTheme="minorEastAsia"/>
          <w:lang w:val="en-US" w:eastAsia="zh-CN"/>
        </w:rPr>
        <w:t>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>
        <w:rPr>
          <w:rFonts w:eastAsiaTheme="minorEastAsia"/>
          <w:lang w:val="en-US" w:eastAsia="zh-CN"/>
        </w:rPr>
        <w:t>While a s</w:t>
      </w:r>
      <w:r w:rsidRPr="005F4443">
        <w:rPr>
          <w:rFonts w:eastAsiaTheme="minorEastAsia"/>
          <w:lang w:val="en-US" w:eastAsia="zh-CN"/>
        </w:rPr>
        <w:t>ubcarrier spacing of 120kHz with NCP was recommended to be supported</w:t>
      </w:r>
      <w:r>
        <w:rPr>
          <w:rFonts w:eastAsiaTheme="minorEastAsia"/>
          <w:lang w:val="en-US" w:eastAsia="zh-CN"/>
        </w:rPr>
        <w:t>,</w:t>
      </w:r>
      <w:r w:rsidRPr="005F444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</w:t>
      </w:r>
      <w:r w:rsidRPr="005F4443">
        <w:rPr>
          <w:rFonts w:eastAsiaTheme="minorEastAsia"/>
          <w:lang w:val="en-US" w:eastAsia="zh-CN"/>
        </w:rPr>
        <w:t xml:space="preserve">dditional subcarrier spacings 480kHz, and 960kHz in addition to 120kHz are </w:t>
      </w:r>
      <w:r>
        <w:rPr>
          <w:rFonts w:eastAsiaTheme="minorEastAsia"/>
          <w:lang w:val="en-US" w:eastAsia="zh-CN"/>
        </w:rPr>
        <w:t xml:space="preserve">also </w:t>
      </w:r>
      <w:r w:rsidRPr="005F4443">
        <w:rPr>
          <w:rFonts w:eastAsiaTheme="minorEastAsia"/>
          <w:lang w:val="en-US" w:eastAsia="zh-CN"/>
        </w:rPr>
        <w:t>introduced for this frequency range.</w:t>
      </w:r>
      <w:r w:rsidR="00B24D0F">
        <w:rPr>
          <w:rFonts w:eastAsiaTheme="minorEastAsia"/>
          <w:lang w:val="en-US" w:eastAsia="zh-CN"/>
        </w:rPr>
        <w:t xml:space="preserve"> </w:t>
      </w:r>
      <w:r w:rsidR="007E2318">
        <w:rPr>
          <w:rFonts w:eastAsiaTheme="minorEastAsia"/>
          <w:lang w:val="en-US" w:eastAsia="zh-CN"/>
        </w:rPr>
        <w:t>Impact of t</w:t>
      </w:r>
      <w:r w:rsidR="00B24D0F">
        <w:rPr>
          <w:rFonts w:eastAsiaTheme="minorEastAsia"/>
          <w:lang w:val="en-US" w:eastAsia="zh-CN"/>
        </w:rPr>
        <w:t xml:space="preserve">hese </w:t>
      </w:r>
      <w:r w:rsidR="008F62D8">
        <w:rPr>
          <w:rFonts w:eastAsiaTheme="minorEastAsia"/>
          <w:lang w:val="en-US" w:eastAsia="zh-CN"/>
        </w:rPr>
        <w:t xml:space="preserve">higher </w:t>
      </w:r>
      <w:r w:rsidR="00DC0D01">
        <w:rPr>
          <w:rFonts w:eastAsiaTheme="minorEastAsia"/>
          <w:lang w:val="en-US" w:eastAsia="zh-CN"/>
        </w:rPr>
        <w:t xml:space="preserve">SCS </w:t>
      </w:r>
      <w:r w:rsidR="007E2318">
        <w:rPr>
          <w:rFonts w:eastAsiaTheme="minorEastAsia"/>
          <w:lang w:val="en-US" w:eastAsia="zh-CN"/>
        </w:rPr>
        <w:t>on</w:t>
      </w:r>
      <w:r w:rsidR="00DC0D01">
        <w:rPr>
          <w:rFonts w:eastAsiaTheme="minorEastAsia"/>
          <w:lang w:val="en-US" w:eastAsia="zh-CN"/>
        </w:rPr>
        <w:t xml:space="preserve"> </w:t>
      </w:r>
      <w:r w:rsidR="00D84EE6">
        <w:rPr>
          <w:rFonts w:eastAsiaTheme="minorEastAsia"/>
          <w:lang w:val="en-US" w:eastAsia="zh-CN"/>
        </w:rPr>
        <w:t>timing requirements</w:t>
      </w:r>
      <w:r w:rsidR="007E2318">
        <w:rPr>
          <w:rFonts w:eastAsiaTheme="minorEastAsia"/>
          <w:lang w:val="en-US" w:eastAsia="zh-CN"/>
        </w:rPr>
        <w:t xml:space="preserve"> was first discussed during </w:t>
      </w:r>
      <w:r w:rsidR="009E36FD">
        <w:rPr>
          <w:rFonts w:eastAsiaTheme="minorEastAsia"/>
          <w:lang w:val="en-US" w:eastAsia="zh-CN"/>
        </w:rPr>
        <w:t>RAN4#100e with relevant agreements and FFS items captured in the WF</w:t>
      </w:r>
      <w:r w:rsidR="00A52761">
        <w:rPr>
          <w:rFonts w:eastAsiaTheme="minorEastAsia"/>
          <w:lang w:val="en-US" w:eastAsia="zh-CN"/>
        </w:rPr>
        <w:t xml:space="preserve"> [</w:t>
      </w:r>
      <w:r w:rsidR="00546A20">
        <w:rPr>
          <w:rFonts w:eastAsiaTheme="minorEastAsia"/>
          <w:lang w:val="en-US" w:eastAsia="zh-CN"/>
        </w:rPr>
        <w:t>2</w:t>
      </w:r>
      <w:r w:rsidR="00A52761">
        <w:rPr>
          <w:rFonts w:eastAsiaTheme="minorEastAsia"/>
          <w:lang w:val="en-US" w:eastAsia="zh-CN"/>
        </w:rPr>
        <w:t>]</w:t>
      </w:r>
      <w:r w:rsidR="00402242">
        <w:rPr>
          <w:rFonts w:eastAsiaTheme="minorEastAsia"/>
          <w:lang w:val="en-US" w:eastAsia="zh-CN"/>
        </w:rPr>
        <w:t>.</w:t>
      </w:r>
    </w:p>
    <w:p w14:paraId="6CC3CF39" w14:textId="599C6B86" w:rsidR="00981FB8" w:rsidRDefault="00981FB8" w:rsidP="002B5D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val="en-US" w:eastAsia="zh-CN"/>
        </w:rPr>
      </w:pPr>
      <w:r>
        <w:rPr>
          <w:bCs/>
          <w:lang w:val="en-US"/>
        </w:rPr>
        <w:t xml:space="preserve">In this </w:t>
      </w:r>
      <w:r w:rsidR="00E53F1F">
        <w:rPr>
          <w:bCs/>
          <w:lang w:val="en-US"/>
        </w:rPr>
        <w:t>contribution</w:t>
      </w:r>
      <w:r>
        <w:rPr>
          <w:bCs/>
          <w:lang w:val="en-US"/>
        </w:rPr>
        <w:t xml:space="preserve">, we </w:t>
      </w:r>
      <w:r w:rsidR="00402242">
        <w:rPr>
          <w:bCs/>
          <w:lang w:val="en-US"/>
        </w:rPr>
        <w:t xml:space="preserve">further </w:t>
      </w:r>
      <w:r w:rsidR="005651F2">
        <w:rPr>
          <w:bCs/>
          <w:lang w:val="en-US"/>
        </w:rPr>
        <w:t xml:space="preserve">analyze the impact </w:t>
      </w:r>
      <w:r w:rsidR="00E6201F">
        <w:rPr>
          <w:bCs/>
          <w:lang w:val="en-US"/>
        </w:rPr>
        <w:t xml:space="preserve">of </w:t>
      </w:r>
      <w:r w:rsidR="006840A0">
        <w:rPr>
          <w:bCs/>
          <w:lang w:val="en-US"/>
        </w:rPr>
        <w:t xml:space="preserve">the higher SCS </w:t>
      </w:r>
      <w:r w:rsidR="002B5D1C">
        <w:rPr>
          <w:bCs/>
          <w:lang w:val="en-US"/>
        </w:rPr>
        <w:t>of</w:t>
      </w:r>
      <w:r w:rsidR="006840A0">
        <w:rPr>
          <w:bCs/>
          <w:lang w:val="en-US"/>
        </w:rPr>
        <w:t xml:space="preserve"> 480/960kHz on UE transmit timing accuracy re</w:t>
      </w:r>
      <w:r w:rsidR="00E6201F">
        <w:rPr>
          <w:bCs/>
          <w:lang w:val="en-US"/>
        </w:rPr>
        <w:t xml:space="preserve">quirements. </w:t>
      </w:r>
    </w:p>
    <w:p w14:paraId="3B514193" w14:textId="1FF6BD8B" w:rsidR="00DF7FD2" w:rsidRDefault="00D87922" w:rsidP="00DF7FD2">
      <w:pPr>
        <w:pStyle w:val="Heading1"/>
        <w:rPr>
          <w:lang w:eastAsia="zh-CN"/>
        </w:rPr>
      </w:pPr>
      <w:r>
        <w:rPr>
          <w:lang w:eastAsia="zh-CN"/>
        </w:rPr>
        <w:t>UE transmit timing</w:t>
      </w:r>
    </w:p>
    <w:p w14:paraId="3811E216" w14:textId="3E59D301" w:rsidR="00D87922" w:rsidRDefault="00660455" w:rsidP="00140419">
      <w:pPr>
        <w:rPr>
          <w:lang w:eastAsia="zh-CN"/>
        </w:rPr>
      </w:pPr>
      <w:r>
        <w:rPr>
          <w:lang w:eastAsia="zh-CN"/>
        </w:rPr>
        <w:t>UE</w:t>
      </w:r>
      <w:r w:rsidR="00304232">
        <w:rPr>
          <w:lang w:eastAsia="zh-CN"/>
        </w:rPr>
        <w:t xml:space="preserve"> transmit timing </w:t>
      </w:r>
      <w:r w:rsidR="0053591C">
        <w:rPr>
          <w:lang w:eastAsia="zh-CN"/>
        </w:rPr>
        <w:t xml:space="preserve">error </w:t>
      </w:r>
      <w:r w:rsidR="00304232">
        <w:rPr>
          <w:lang w:eastAsia="zh-CN"/>
        </w:rPr>
        <w:t xml:space="preserve">is based on </w:t>
      </w:r>
      <w:r w:rsidR="000B57EC">
        <w:rPr>
          <w:lang w:eastAsia="zh-CN"/>
        </w:rPr>
        <w:t>DL timing estimation</w:t>
      </w:r>
      <w:r w:rsidR="00573E8C">
        <w:rPr>
          <w:lang w:eastAsia="zh-CN"/>
        </w:rPr>
        <w:t xml:space="preserve"> which depends on the BW of the </w:t>
      </w:r>
      <w:r w:rsidR="00B52046">
        <w:rPr>
          <w:lang w:eastAsia="zh-CN"/>
        </w:rPr>
        <w:t>SSB.</w:t>
      </w:r>
      <w:r w:rsidR="00B31057">
        <w:rPr>
          <w:lang w:eastAsia="zh-CN"/>
        </w:rPr>
        <w:t xml:space="preserve"> </w:t>
      </w:r>
      <w:r w:rsidR="0082575D">
        <w:rPr>
          <w:lang w:eastAsia="zh-CN"/>
        </w:rPr>
        <w:t xml:space="preserve">The minimum </w:t>
      </w:r>
      <w:r w:rsidR="007506C4">
        <w:rPr>
          <w:lang w:eastAsia="zh-CN"/>
        </w:rPr>
        <w:t xml:space="preserve">resolution </w:t>
      </w:r>
      <w:r w:rsidR="00395B11">
        <w:rPr>
          <w:lang w:eastAsia="zh-CN"/>
        </w:rPr>
        <w:t xml:space="preserve">for DL timing would be inverse of </w:t>
      </w:r>
      <w:r w:rsidR="00D75CEA">
        <w:rPr>
          <w:lang w:eastAsia="zh-CN"/>
        </w:rPr>
        <w:t xml:space="preserve">signal BW. </w:t>
      </w:r>
      <w:r w:rsidR="00ED784C">
        <w:rPr>
          <w:lang w:eastAsia="zh-CN"/>
        </w:rPr>
        <w:t xml:space="preserve">RAN4 also specifies an additional margin to account for </w:t>
      </w:r>
      <w:r w:rsidR="00BA4DBE">
        <w:rPr>
          <w:lang w:eastAsia="zh-CN"/>
        </w:rPr>
        <w:t>various UE artifacts related to DL to U</w:t>
      </w:r>
      <w:r w:rsidR="00682FA1">
        <w:rPr>
          <w:lang w:eastAsia="zh-CN"/>
        </w:rPr>
        <w:t>L</w:t>
      </w:r>
      <w:r w:rsidR="00BA4DBE">
        <w:rPr>
          <w:lang w:eastAsia="zh-CN"/>
        </w:rPr>
        <w:t xml:space="preserve"> switching. </w:t>
      </w:r>
      <w:r w:rsidR="00682FA1">
        <w:rPr>
          <w:lang w:eastAsia="zh-CN"/>
        </w:rPr>
        <w:t>Wh</w:t>
      </w:r>
      <w:r w:rsidR="00025ABA">
        <w:rPr>
          <w:lang w:eastAsia="zh-CN"/>
        </w:rPr>
        <w:t xml:space="preserve">ile SSB BW puts a lower limit on the UL timing accuracy, </w:t>
      </w:r>
      <w:r w:rsidR="00DB31F6">
        <w:rPr>
          <w:lang w:eastAsia="zh-CN"/>
        </w:rPr>
        <w:t>the upper bound is half</w:t>
      </w:r>
      <w:r w:rsidR="004D1620">
        <w:rPr>
          <w:lang w:eastAsia="zh-CN"/>
        </w:rPr>
        <w:t xml:space="preserve"> of</w:t>
      </w:r>
      <w:r w:rsidR="005F0EE4">
        <w:rPr>
          <w:lang w:eastAsia="zh-CN"/>
        </w:rPr>
        <w:t xml:space="preserve"> </w:t>
      </w:r>
      <w:r w:rsidR="004D1620">
        <w:rPr>
          <w:lang w:eastAsia="zh-CN"/>
        </w:rPr>
        <w:t>CP length</w:t>
      </w:r>
      <w:r w:rsidR="001753F0">
        <w:rPr>
          <w:lang w:eastAsia="zh-CN"/>
        </w:rPr>
        <w:t xml:space="preserve"> on the Uplink transmission</w:t>
      </w:r>
      <w:r w:rsidR="004D1620">
        <w:rPr>
          <w:lang w:eastAsia="zh-CN"/>
        </w:rPr>
        <w:t>.</w:t>
      </w:r>
    </w:p>
    <w:p w14:paraId="562B8D97" w14:textId="1E805653" w:rsidR="004D3C67" w:rsidRDefault="004D3C67" w:rsidP="004D3C6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1753F0">
        <w:rPr>
          <w:b/>
          <w:bCs/>
          <w:lang w:eastAsia="zh-CN"/>
        </w:rPr>
        <w:t xml:space="preserve">RAN4 specifies the </w:t>
      </w:r>
      <w:r w:rsidR="00C27AD7">
        <w:rPr>
          <w:b/>
          <w:bCs/>
          <w:lang w:eastAsia="zh-CN"/>
        </w:rPr>
        <w:t>UE transmit timing based on the SSB bandwidth.</w:t>
      </w:r>
    </w:p>
    <w:p w14:paraId="388073DB" w14:textId="35622A45" w:rsidR="00C27AD7" w:rsidRDefault="00C27AD7" w:rsidP="00C27AD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An additional margin </w:t>
      </w:r>
      <w:r w:rsidR="00944114">
        <w:rPr>
          <w:b/>
          <w:bCs/>
          <w:lang w:eastAsia="zh-CN"/>
        </w:rPr>
        <w:t xml:space="preserve">in the timing error </w:t>
      </w:r>
      <w:r>
        <w:rPr>
          <w:b/>
          <w:bCs/>
          <w:lang w:eastAsia="zh-CN"/>
        </w:rPr>
        <w:t>is s</w:t>
      </w:r>
      <w:r w:rsidR="00944114">
        <w:rPr>
          <w:b/>
          <w:bCs/>
          <w:lang w:eastAsia="zh-CN"/>
        </w:rPr>
        <w:t>pecified to account for</w:t>
      </w:r>
      <w:r w:rsidR="006A6933">
        <w:rPr>
          <w:b/>
          <w:bCs/>
          <w:lang w:eastAsia="zh-CN"/>
        </w:rPr>
        <w:t xml:space="preserve"> UE artifacts related to DL to UL switching.</w:t>
      </w:r>
    </w:p>
    <w:p w14:paraId="11FC6CC4" w14:textId="6B2E9BFF" w:rsidR="006A6933" w:rsidRDefault="0002626E" w:rsidP="00C27AD7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3: The upper limit on the timing error is half CP length o</w:t>
      </w:r>
      <w:r w:rsidR="00A36BBE">
        <w:rPr>
          <w:b/>
          <w:bCs/>
          <w:lang w:eastAsia="zh-CN"/>
        </w:rPr>
        <w:t>n</w:t>
      </w:r>
      <w:r>
        <w:rPr>
          <w:b/>
          <w:bCs/>
          <w:lang w:eastAsia="zh-CN"/>
        </w:rPr>
        <w:t xml:space="preserve"> the uplink transmission</w:t>
      </w:r>
      <w:r w:rsidR="00A36BBE">
        <w:rPr>
          <w:b/>
          <w:bCs/>
          <w:lang w:eastAsia="zh-CN"/>
        </w:rPr>
        <w:t>.</w:t>
      </w:r>
    </w:p>
    <w:p w14:paraId="7A7CD25C" w14:textId="64481133" w:rsidR="00A36BBE" w:rsidRDefault="00EA2391" w:rsidP="00C27AD7">
      <w:pPr>
        <w:rPr>
          <w:lang w:eastAsia="zh-CN"/>
        </w:rPr>
      </w:pPr>
      <w:r>
        <w:rPr>
          <w:lang w:eastAsia="zh-CN"/>
        </w:rPr>
        <w:t xml:space="preserve">Although </w:t>
      </w:r>
      <w:r w:rsidR="004B2B91">
        <w:rPr>
          <w:lang w:eastAsia="zh-CN"/>
        </w:rPr>
        <w:t>SSB with higher SCS provides better DL timing estimation</w:t>
      </w:r>
      <w:r>
        <w:rPr>
          <w:lang w:eastAsia="zh-CN"/>
        </w:rPr>
        <w:t xml:space="preserve">, </w:t>
      </w:r>
      <w:r w:rsidR="00471BB6">
        <w:rPr>
          <w:lang w:eastAsia="zh-CN"/>
        </w:rPr>
        <w:t xml:space="preserve">the reduction in </w:t>
      </w:r>
      <w:r w:rsidR="00C932F2">
        <w:rPr>
          <w:lang w:eastAsia="zh-CN"/>
        </w:rPr>
        <w:t xml:space="preserve">CP length on the Uplink transmission leaves </w:t>
      </w:r>
      <w:r w:rsidR="005E5E15">
        <w:rPr>
          <w:lang w:eastAsia="zh-CN"/>
        </w:rPr>
        <w:t>very</w:t>
      </w:r>
      <w:r w:rsidR="00C932F2">
        <w:rPr>
          <w:lang w:eastAsia="zh-CN"/>
        </w:rPr>
        <w:t xml:space="preserve"> little room for any estimation error</w:t>
      </w:r>
      <w:r w:rsidR="00BF7A6B">
        <w:rPr>
          <w:lang w:eastAsia="zh-CN"/>
        </w:rPr>
        <w:t xml:space="preserve"> margin.</w:t>
      </w:r>
      <w:r w:rsidR="00960462">
        <w:rPr>
          <w:lang w:eastAsia="zh-CN"/>
        </w:rPr>
        <w:t xml:space="preserve"> </w:t>
      </w:r>
      <w:r w:rsidR="005E5E15">
        <w:rPr>
          <w:lang w:eastAsia="zh-CN"/>
        </w:rPr>
        <w:t xml:space="preserve">With such small margin, </w:t>
      </w:r>
      <w:r w:rsidR="0024108E">
        <w:rPr>
          <w:lang w:eastAsia="zh-CN"/>
        </w:rPr>
        <w:t>it will be hard for the UE to meet the UL timing accuracy requirements.</w:t>
      </w:r>
      <w:r w:rsidR="00FD27C5">
        <w:rPr>
          <w:lang w:eastAsia="zh-CN"/>
        </w:rPr>
        <w:t xml:space="preserve"> </w:t>
      </w:r>
      <w:r w:rsidR="00A453A1">
        <w:rPr>
          <w:lang w:eastAsia="zh-CN"/>
        </w:rPr>
        <w:t xml:space="preserve">Analysis is shown in the </w:t>
      </w:r>
      <w:r w:rsidR="00E97A8A">
        <w:rPr>
          <w:lang w:eastAsia="zh-CN"/>
        </w:rPr>
        <w:t>Table 1</w:t>
      </w:r>
      <w:r w:rsidR="00A453A1">
        <w:rPr>
          <w:lang w:eastAsia="zh-CN"/>
        </w:rPr>
        <w:t>.</w:t>
      </w:r>
    </w:p>
    <w:p w14:paraId="7E4442E7" w14:textId="77777777" w:rsidR="00870DAA" w:rsidRDefault="00A453A1" w:rsidP="00A453A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4: </w:t>
      </w:r>
      <w:r w:rsidR="00683761">
        <w:rPr>
          <w:b/>
          <w:bCs/>
          <w:lang w:eastAsia="zh-CN"/>
        </w:rPr>
        <w:t xml:space="preserve">Reduction in CP length of the UL transmission </w:t>
      </w:r>
      <w:r w:rsidR="00FF7CB5">
        <w:rPr>
          <w:b/>
          <w:bCs/>
          <w:lang w:eastAsia="zh-CN"/>
        </w:rPr>
        <w:t xml:space="preserve">for higher SCS of 480/960kHz leaves </w:t>
      </w:r>
      <w:r w:rsidR="0034182F">
        <w:rPr>
          <w:b/>
          <w:bCs/>
          <w:lang w:eastAsia="zh-CN"/>
        </w:rPr>
        <w:t>the UE with very little timing estimation error margin which does not scale</w:t>
      </w:r>
      <w:r w:rsidR="00BF5DEE">
        <w:rPr>
          <w:b/>
          <w:bCs/>
          <w:lang w:eastAsia="zh-CN"/>
        </w:rPr>
        <w:t xml:space="preserve">s down linearly with </w:t>
      </w:r>
      <w:r w:rsidR="004348EE">
        <w:rPr>
          <w:b/>
          <w:bCs/>
          <w:lang w:eastAsia="zh-CN"/>
        </w:rPr>
        <w:t>wider DL SSB bandwidth.</w:t>
      </w:r>
      <w:r w:rsidR="002E6A31">
        <w:rPr>
          <w:b/>
          <w:bCs/>
          <w:lang w:eastAsia="zh-CN"/>
        </w:rPr>
        <w:t xml:space="preserve"> </w:t>
      </w:r>
    </w:p>
    <w:p w14:paraId="0F9F7F77" w14:textId="77709C23" w:rsidR="0075041F" w:rsidRDefault="00870DAA" w:rsidP="00A453A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5: Even with </w:t>
      </w:r>
      <w:r w:rsidR="005519F3">
        <w:rPr>
          <w:b/>
          <w:bCs/>
          <w:lang w:eastAsia="zh-CN"/>
        </w:rPr>
        <w:t>Te of 0.5*CP, some scenarios (</w:t>
      </w:r>
      <w:r w:rsidR="003653F2">
        <w:rPr>
          <w:b/>
          <w:bCs/>
          <w:lang w:eastAsia="zh-CN"/>
        </w:rPr>
        <w:t>e.g.,</w:t>
      </w:r>
      <w:r w:rsidR="00DE2E4E">
        <w:rPr>
          <w:b/>
          <w:bCs/>
          <w:lang w:eastAsia="zh-CN"/>
        </w:rPr>
        <w:t xml:space="preserve"> SSB SCS 120, UL SCS 960</w:t>
      </w:r>
      <w:r w:rsidR="005519F3">
        <w:rPr>
          <w:b/>
          <w:bCs/>
          <w:lang w:eastAsia="zh-CN"/>
        </w:rPr>
        <w:t>)</w:t>
      </w:r>
      <w:r w:rsidR="00E97A8A">
        <w:rPr>
          <w:b/>
          <w:bCs/>
          <w:lang w:eastAsia="zh-CN"/>
        </w:rPr>
        <w:t xml:space="preserve"> </w:t>
      </w:r>
      <w:r w:rsidR="003653F2">
        <w:rPr>
          <w:b/>
          <w:bCs/>
          <w:lang w:eastAsia="zh-CN"/>
        </w:rPr>
        <w:t>may not meet the UL timing accuracy requirements given an extremely small error margin.</w:t>
      </w:r>
    </w:p>
    <w:p w14:paraId="748CABD6" w14:textId="77777777" w:rsidR="00E9511B" w:rsidRDefault="00E9511B" w:rsidP="00E9511B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1: For UL SCS of 480/960 kHz, the UE shall use a Te corresponding to half CP length of the UL transmission.</w:t>
      </w:r>
    </w:p>
    <w:p w14:paraId="53A92CAC" w14:textId="77777777" w:rsidR="00E9511B" w:rsidRPr="00EF4FAE" w:rsidRDefault="00E9511B" w:rsidP="00E9511B">
      <w:pPr>
        <w:pStyle w:val="ListParagraph"/>
        <w:numPr>
          <w:ilvl w:val="0"/>
          <w:numId w:val="24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F4FAE">
        <w:rPr>
          <w:rFonts w:eastAsia="MS Mincho"/>
          <w:b/>
          <w:bCs/>
          <w:sz w:val="20"/>
          <w:szCs w:val="20"/>
          <w:lang w:val="en-GB" w:eastAsia="zh-CN"/>
        </w:rPr>
        <w:t xml:space="preserve">For UL SCS of 480 kHz, Te = </w:t>
      </w:r>
      <w:r w:rsidRPr="009E250F">
        <w:rPr>
          <w:rFonts w:eastAsia="MS Mincho"/>
          <w:b/>
          <w:bCs/>
          <w:sz w:val="20"/>
          <w:szCs w:val="20"/>
          <w:lang w:val="en-GB" w:eastAsia="zh-CN"/>
        </w:rPr>
        <w:t>4.5*32*Tc</w:t>
      </w:r>
    </w:p>
    <w:p w14:paraId="1C23AD1C" w14:textId="77777777" w:rsidR="00E9511B" w:rsidRDefault="00E9511B" w:rsidP="00E9511B">
      <w:pPr>
        <w:pStyle w:val="ListParagraph"/>
        <w:numPr>
          <w:ilvl w:val="0"/>
          <w:numId w:val="24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F4FAE">
        <w:rPr>
          <w:rFonts w:eastAsia="MS Mincho"/>
          <w:b/>
          <w:bCs/>
          <w:sz w:val="20"/>
          <w:szCs w:val="20"/>
          <w:lang w:val="en-GB" w:eastAsia="zh-CN"/>
        </w:rPr>
        <w:t xml:space="preserve">For UL SCS of 960 kHz, Te = </w:t>
      </w:r>
      <w:r w:rsidRPr="009E250F">
        <w:rPr>
          <w:rFonts w:eastAsia="MS Mincho"/>
          <w:b/>
          <w:bCs/>
          <w:sz w:val="20"/>
          <w:szCs w:val="20"/>
          <w:lang w:val="en-GB" w:eastAsia="zh-CN"/>
        </w:rPr>
        <w:t>4.5*</w:t>
      </w:r>
      <w:r w:rsidRPr="00EF4FAE">
        <w:rPr>
          <w:rFonts w:eastAsia="MS Mincho"/>
          <w:b/>
          <w:bCs/>
          <w:sz w:val="20"/>
          <w:szCs w:val="20"/>
          <w:lang w:val="en-GB" w:eastAsia="zh-CN"/>
        </w:rPr>
        <w:t>16</w:t>
      </w:r>
      <w:r w:rsidRPr="009E250F">
        <w:rPr>
          <w:rFonts w:eastAsia="MS Mincho"/>
          <w:b/>
          <w:bCs/>
          <w:sz w:val="20"/>
          <w:szCs w:val="20"/>
          <w:lang w:val="en-GB" w:eastAsia="zh-CN"/>
        </w:rPr>
        <w:t>*Tc</w:t>
      </w:r>
    </w:p>
    <w:p w14:paraId="3622EA8B" w14:textId="77777777" w:rsidR="00E9511B" w:rsidRDefault="00E9511B" w:rsidP="00A453A1">
      <w:pPr>
        <w:rPr>
          <w:b/>
          <w:bCs/>
          <w:lang w:eastAsia="zh-CN"/>
        </w:rPr>
      </w:pPr>
    </w:p>
    <w:p w14:paraId="3D7F1671" w14:textId="1119C4F6" w:rsidR="00A453A1" w:rsidRDefault="00F55457" w:rsidP="00A453A1">
      <w:pPr>
        <w:rPr>
          <w:lang w:eastAsia="zh-CN"/>
        </w:rPr>
      </w:pPr>
      <w:r>
        <w:rPr>
          <w:lang w:eastAsia="zh-CN"/>
        </w:rPr>
        <w:t xml:space="preserve">One of the factors contributing to the error margin is </w:t>
      </w:r>
      <w:r w:rsidR="00870DAA">
        <w:rPr>
          <w:lang w:eastAsia="zh-CN"/>
        </w:rPr>
        <w:t>the timing drift from DL timing estimation</w:t>
      </w:r>
      <w:r w:rsidR="00621A44">
        <w:rPr>
          <w:lang w:eastAsia="zh-CN"/>
        </w:rPr>
        <w:t xml:space="preserve"> to UL transmission. </w:t>
      </w:r>
      <w:r w:rsidR="009D0E4F">
        <w:rPr>
          <w:lang w:eastAsia="zh-CN"/>
        </w:rPr>
        <w:t>Current RAN4 requirements assume the availability of an SSB in last 160ms</w:t>
      </w:r>
      <w:r w:rsidR="00693858">
        <w:rPr>
          <w:lang w:eastAsia="zh-CN"/>
        </w:rPr>
        <w:t xml:space="preserve">. With a frequency offset of 0.1ppm, this leads to a timing drift of </w:t>
      </w:r>
      <w:r w:rsidR="004A30AC">
        <w:rPr>
          <w:lang w:eastAsia="zh-CN"/>
        </w:rPr>
        <w:t>16ns. This timing drift may be avoided</w:t>
      </w:r>
      <w:r w:rsidR="00353146">
        <w:rPr>
          <w:lang w:eastAsia="zh-CN"/>
        </w:rPr>
        <w:t xml:space="preserve"> if the UL resources are scheduled close to the DL SSB</w:t>
      </w:r>
      <w:r w:rsidR="00AC63DC">
        <w:rPr>
          <w:lang w:eastAsia="zh-CN"/>
        </w:rPr>
        <w:t xml:space="preserve">. We propose to </w:t>
      </w:r>
      <w:r w:rsidR="00466053">
        <w:rPr>
          <w:lang w:eastAsia="zh-CN"/>
        </w:rPr>
        <w:t>specify availability of an SSB in the last 20ms</w:t>
      </w:r>
      <w:r w:rsidR="003E05AA">
        <w:rPr>
          <w:lang w:eastAsia="zh-CN"/>
        </w:rPr>
        <w:t>. This would reduce the timing drift</w:t>
      </w:r>
      <w:r w:rsidR="00E9511B">
        <w:rPr>
          <w:lang w:eastAsia="zh-CN"/>
        </w:rPr>
        <w:t xml:space="preserve"> to 2ns and would help UE meet the UL timing.</w:t>
      </w:r>
    </w:p>
    <w:p w14:paraId="17A2B1EB" w14:textId="3D98BD51" w:rsidR="00FD1468" w:rsidRDefault="00FD1468" w:rsidP="00FD1468">
      <w:pPr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Observation 6: Current RAN4 requirements on availability of an SSB in the last 160ms leads to a timing drift of 16ns</w:t>
      </w:r>
      <w:r w:rsidR="000669A1">
        <w:rPr>
          <w:b/>
          <w:bCs/>
          <w:lang w:eastAsia="zh-CN"/>
        </w:rPr>
        <w:t xml:space="preserve"> (with 0.1ppm frequency error) which </w:t>
      </w:r>
      <w:r w:rsidR="00752BD3">
        <w:rPr>
          <w:b/>
          <w:bCs/>
          <w:lang w:eastAsia="zh-CN"/>
        </w:rPr>
        <w:t>contributes to the UL timing error margin.</w:t>
      </w:r>
    </w:p>
    <w:p w14:paraId="24A5BBA1" w14:textId="2B2E20EB" w:rsidR="00FD1468" w:rsidRDefault="00752BD3" w:rsidP="00A453A1">
      <w:pPr>
        <w:rPr>
          <w:lang w:eastAsia="zh-CN"/>
        </w:rPr>
      </w:pPr>
      <w:r>
        <w:rPr>
          <w:b/>
          <w:bCs/>
          <w:lang w:eastAsia="zh-CN"/>
        </w:rPr>
        <w:t>Proposal 2: For UL SCS of 480/960 kH</w:t>
      </w:r>
      <w:r w:rsidR="00D82507">
        <w:rPr>
          <w:b/>
          <w:bCs/>
          <w:lang w:eastAsia="zh-CN"/>
        </w:rPr>
        <w:t xml:space="preserve">z, </w:t>
      </w:r>
      <w:r w:rsidR="00C5649A">
        <w:rPr>
          <w:b/>
          <w:bCs/>
          <w:lang w:eastAsia="zh-CN"/>
        </w:rPr>
        <w:t>a UE is required to meet the UL timing accuracy requirements if an SSB is available in the last 20ms.</w:t>
      </w:r>
    </w:p>
    <w:p w14:paraId="4D52C101" w14:textId="77777777" w:rsidR="00E9511B" w:rsidRDefault="00E9511B" w:rsidP="00A453A1">
      <w:pPr>
        <w:rPr>
          <w:b/>
          <w:bCs/>
          <w:lang w:eastAsia="zh-CN"/>
        </w:rPr>
      </w:pPr>
    </w:p>
    <w:p w14:paraId="089E5B97" w14:textId="50AC3909" w:rsidR="00EF4FAE" w:rsidRPr="00EF4FAE" w:rsidRDefault="00B007F1" w:rsidP="00EF4FAE">
      <w:pPr>
        <w:rPr>
          <w:b/>
          <w:bCs/>
          <w:lang w:eastAsia="zh-CN"/>
        </w:rPr>
      </w:pP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  <w:t>Table 1: UL timing error analysis</w:t>
      </w:r>
    </w:p>
    <w:tbl>
      <w:tblPr>
        <w:tblW w:w="9308" w:type="dxa"/>
        <w:tblLook w:val="04A0" w:firstRow="1" w:lastRow="0" w:firstColumn="1" w:lastColumn="0" w:noHBand="0" w:noVBand="1"/>
      </w:tblPr>
      <w:tblGrid>
        <w:gridCol w:w="1127"/>
        <w:gridCol w:w="837"/>
        <w:gridCol w:w="1479"/>
        <w:gridCol w:w="837"/>
        <w:gridCol w:w="1057"/>
        <w:gridCol w:w="1007"/>
        <w:gridCol w:w="1267"/>
        <w:gridCol w:w="1697"/>
      </w:tblGrid>
      <w:tr w:rsidR="009E250F" w:rsidRPr="009E250F" w14:paraId="1849F207" w14:textId="77777777" w:rsidTr="001024F3">
        <w:trPr>
          <w:trHeight w:val="780"/>
        </w:trPr>
        <w:tc>
          <w:tcPr>
            <w:tcW w:w="1127" w:type="dxa"/>
            <w:vMerge w:val="restar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D7F6699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Frequency Range</w:t>
            </w:r>
          </w:p>
        </w:tc>
        <w:tc>
          <w:tcPr>
            <w:tcW w:w="837" w:type="dxa"/>
            <w:vMerge w:val="restar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B8FBB59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SCS of SSB signals (KHz)</w:t>
            </w:r>
          </w:p>
        </w:tc>
        <w:tc>
          <w:tcPr>
            <w:tcW w:w="1479" w:type="dxa"/>
            <w:vMerge w:val="restar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4130EEA" w14:textId="77777777" w:rsidR="009E250F" w:rsidRPr="009E250F" w:rsidRDefault="009E250F" w:rsidP="009E250F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SS/PBCH (MHz) (=</w:t>
            </w:r>
            <w:r w:rsidRPr="009E250F">
              <w:rPr>
                <w:rFonts w:eastAsia="Times New Roman"/>
                <w:color w:val="000000"/>
                <w:sz w:val="18"/>
                <w:szCs w:val="18"/>
                <w:lang w:val="en-US"/>
              </w:rPr>
              <w:t>NR_SSB_N</w:t>
            </w:r>
            <w:r w:rsidRPr="009E250F">
              <w:rPr>
                <w:rFonts w:eastAsia="Times New Roman"/>
                <w:color w:val="000000"/>
                <w:sz w:val="18"/>
                <w:szCs w:val="18"/>
                <w:vertAlign w:val="subscript"/>
                <w:lang w:val="en-US"/>
              </w:rPr>
              <w:t>RB</w:t>
            </w:r>
            <w:r w:rsidRPr="009E250F">
              <w:rPr>
                <w:rFonts w:eastAsia="Times New Roman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837" w:type="dxa"/>
            <w:vMerge w:val="restar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A2FE8B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SCS of UL signals (KHz)</w:t>
            </w:r>
          </w:p>
        </w:tc>
        <w:tc>
          <w:tcPr>
            <w:tcW w:w="1057" w:type="dxa"/>
            <w:tcBorders>
              <w:top w:val="single" w:sz="8" w:space="0" w:color="A3A3A3"/>
              <w:left w:val="nil"/>
              <w:bottom w:val="nil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AFFC025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CP</w:t>
            </w:r>
          </w:p>
        </w:tc>
        <w:tc>
          <w:tcPr>
            <w:tcW w:w="1007" w:type="dxa"/>
            <w:vMerge w:val="restar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07B3B76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</w:t>
            </w: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e</w:t>
            </w:r>
          </w:p>
        </w:tc>
        <w:tc>
          <w:tcPr>
            <w:tcW w:w="1267" w:type="dxa"/>
            <w:tcBorders>
              <w:top w:val="single" w:sz="8" w:space="0" w:color="A3A3A3"/>
              <w:left w:val="nil"/>
              <w:bottom w:val="nil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2A4E68C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Te_byRxBW</w:t>
            </w:r>
          </w:p>
        </w:tc>
        <w:tc>
          <w:tcPr>
            <w:tcW w:w="1697" w:type="dxa"/>
            <w:tcBorders>
              <w:top w:val="single" w:sz="8" w:space="0" w:color="A3A3A3"/>
              <w:left w:val="nil"/>
              <w:bottom w:val="nil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B2D6A0A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Margin_byTxSCS</w:t>
            </w:r>
          </w:p>
        </w:tc>
      </w:tr>
      <w:tr w:rsidR="009E250F" w:rsidRPr="009E250F" w14:paraId="0B2D1211" w14:textId="77777777" w:rsidTr="001024F3">
        <w:trPr>
          <w:trHeight w:val="300"/>
        </w:trPr>
        <w:tc>
          <w:tcPr>
            <w:tcW w:w="1127" w:type="dxa"/>
            <w:vMerge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7D6BBB3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3EBB4F8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48A59FE" w14:textId="77777777" w:rsidR="009E250F" w:rsidRPr="009E250F" w:rsidRDefault="009E250F" w:rsidP="009E250F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AAB658C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C63AADE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(Tc)</w:t>
            </w:r>
          </w:p>
        </w:tc>
        <w:tc>
          <w:tcPr>
            <w:tcW w:w="1007" w:type="dxa"/>
            <w:vMerge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69EB5A1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1AAB70F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(Tc)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D3D7E90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(Tc)</w:t>
            </w:r>
          </w:p>
        </w:tc>
      </w:tr>
      <w:tr w:rsidR="009E250F" w:rsidRPr="009E250F" w14:paraId="5E0FF807" w14:textId="77777777" w:rsidTr="001024F3">
        <w:trPr>
          <w:trHeight w:val="300"/>
        </w:trPr>
        <w:tc>
          <w:tcPr>
            <w:tcW w:w="112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5B1ABFAD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FR1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2C38328F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2F85B50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CD3CADB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3419EF4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144*64*Tc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1FD5EB5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5027343C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B0BC84D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495</w:t>
            </w:r>
          </w:p>
        </w:tc>
      </w:tr>
      <w:tr w:rsidR="009E250F" w:rsidRPr="009E250F" w14:paraId="5CD55C22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5AB1E61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0B9300D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B754122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C508A1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8CEA544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72*64*Tc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5AA706EE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4C1C182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28298B65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367</w:t>
            </w:r>
          </w:p>
        </w:tc>
      </w:tr>
      <w:tr w:rsidR="009E250F" w:rsidRPr="009E250F" w14:paraId="1FCB44A0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03C7845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ADEA278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A0BA04D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B116F81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16EF9749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36*64*Tc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08B82E5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3294796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1AC0867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367</w:t>
            </w:r>
          </w:p>
        </w:tc>
      </w:tr>
      <w:tr w:rsidR="009E250F" w:rsidRPr="009E250F" w14:paraId="6BC44147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4147A40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30A2D812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7247F6D0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4DD48651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D31BBE5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144*64*Tc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280244AB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7A110CFD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7B2C40F0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375</w:t>
            </w:r>
          </w:p>
        </w:tc>
      </w:tr>
      <w:tr w:rsidR="009E250F" w:rsidRPr="009E250F" w14:paraId="6FAB47DD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3093801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3B657E6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5571515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8D08A49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2356138C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72*64*Tc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3838B375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24961EC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43E9373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375</w:t>
            </w:r>
          </w:p>
        </w:tc>
      </w:tr>
      <w:tr w:rsidR="009E250F" w:rsidRPr="009E250F" w14:paraId="7EE4D88D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8F0E61E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CB8D80D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A454BAF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1F752DDA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D6CBD4A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36*64*Tc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7FA6A974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7BFC4CC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52ED911D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311</w:t>
            </w:r>
          </w:p>
        </w:tc>
      </w:tr>
      <w:tr w:rsidR="009E250F" w:rsidRPr="009E250F" w14:paraId="158E6437" w14:textId="77777777" w:rsidTr="001024F3">
        <w:trPr>
          <w:trHeight w:val="300"/>
        </w:trPr>
        <w:tc>
          <w:tcPr>
            <w:tcW w:w="112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2C54A351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FR2-1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460A2B46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F2AF5E6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7E282762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57BC89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36*64*Tc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58CB61EF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3.5*64*T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D78EB30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72E35059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189</w:t>
            </w:r>
          </w:p>
        </w:tc>
      </w:tr>
      <w:tr w:rsidR="009E250F" w:rsidRPr="009E250F" w14:paraId="398CFAD5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2A74B74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70660D5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ABD8DFE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24FD0F1C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1B3963BD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3B416D7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3.5*64*T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EDCED07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C7E04D9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189</w:t>
            </w:r>
          </w:p>
        </w:tc>
      </w:tr>
      <w:tr w:rsidR="009E250F" w:rsidRPr="009E250F" w14:paraId="656227CA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07F9CE9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AB3872F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04560FB0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57.6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74A47ED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65A30F3D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36*64*Tc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3B8C913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1AABE710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4FCC22DC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174</w:t>
            </w:r>
          </w:p>
        </w:tc>
      </w:tr>
      <w:tr w:rsidR="009E250F" w:rsidRPr="009E250F" w14:paraId="147A43CC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19D505F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B20F3C7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A34D3AB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27A8F2D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17790EA4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1A337452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3023B9A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F4B084"/>
            <w:vAlign w:val="center"/>
            <w:hideMark/>
          </w:tcPr>
          <w:p w14:paraId="47B561EB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174</w:t>
            </w:r>
          </w:p>
        </w:tc>
      </w:tr>
      <w:tr w:rsidR="009E250F" w:rsidRPr="009E250F" w14:paraId="5EC08EF6" w14:textId="77777777" w:rsidTr="001024F3">
        <w:trPr>
          <w:trHeight w:val="300"/>
        </w:trPr>
        <w:tc>
          <w:tcPr>
            <w:tcW w:w="112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shd w:val="clear" w:color="000000" w:fill="C6E0B4"/>
            <w:vAlign w:val="center"/>
            <w:hideMark/>
          </w:tcPr>
          <w:p w14:paraId="3187B144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FR2-2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3DA8547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7DBD667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6610F27E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3333B101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18*64*Tc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611A360C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3.5*64*T</w:t>
            </w: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45985D86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0148BE7E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189</w:t>
            </w:r>
          </w:p>
        </w:tc>
      </w:tr>
      <w:tr w:rsidR="009E250F" w:rsidRPr="009E250F" w14:paraId="21F35AC9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vAlign w:val="center"/>
            <w:hideMark/>
          </w:tcPr>
          <w:p w14:paraId="6DA10A25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60F204E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D573BB6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369A73C2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5E57AD9F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9*32*Tc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64AC85ED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4.5*32*Tc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99AB4C8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4F1634C5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</w:t>
            </w:r>
          </w:p>
        </w:tc>
      </w:tr>
      <w:tr w:rsidR="009E250F" w:rsidRPr="009E250F" w14:paraId="7A8159B7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vAlign w:val="center"/>
            <w:hideMark/>
          </w:tcPr>
          <w:p w14:paraId="0FEE961B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F014F6B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0508BE6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2D13A9BB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66634718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9*16*Tc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09AB5BFB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4.5*16*Tc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DF4741E" w14:textId="77777777" w:rsidR="009E250F" w:rsidRPr="009E250F" w:rsidRDefault="009E250F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761764C2" w14:textId="77777777" w:rsidR="009E250F" w:rsidRPr="009E250F" w:rsidRDefault="009E250F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37</w:t>
            </w:r>
          </w:p>
        </w:tc>
      </w:tr>
      <w:tr w:rsidR="002844F8" w:rsidRPr="009E250F" w14:paraId="33F35674" w14:textId="77777777" w:rsidTr="004F5771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vAlign w:val="center"/>
            <w:hideMark/>
          </w:tcPr>
          <w:p w14:paraId="043052B9" w14:textId="77777777" w:rsidR="002844F8" w:rsidRPr="009E250F" w:rsidRDefault="002844F8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4CE22E37" w14:textId="77777777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480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shd w:val="clear" w:color="000000" w:fill="C6E0B4"/>
            <w:vAlign w:val="center"/>
            <w:hideMark/>
          </w:tcPr>
          <w:p w14:paraId="1C13D7DD" w14:textId="77777777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115.2</w:t>
            </w:r>
          </w:p>
        </w:tc>
        <w:tc>
          <w:tcPr>
            <w:tcW w:w="83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404CF1A2" w14:textId="6EFE2194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62DE9E1B" w14:textId="0F8420C3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9*32*Tc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11644BE0" w14:textId="4DB8A596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4.5*32*Tc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4FBF9097" w14:textId="77777777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031ABDE3" w14:textId="24476BE6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135</w:t>
            </w:r>
          </w:p>
        </w:tc>
      </w:tr>
      <w:tr w:rsidR="002844F8" w:rsidRPr="009E250F" w14:paraId="1C225884" w14:textId="77777777" w:rsidTr="001024F3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vAlign w:val="center"/>
            <w:hideMark/>
          </w:tcPr>
          <w:p w14:paraId="4DE5B7C2" w14:textId="77777777" w:rsidR="002844F8" w:rsidRPr="009E250F" w:rsidRDefault="002844F8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0C766B8" w14:textId="77777777" w:rsidR="002844F8" w:rsidRPr="009E250F" w:rsidRDefault="002844F8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vAlign w:val="center"/>
            <w:hideMark/>
          </w:tcPr>
          <w:p w14:paraId="7CBC6121" w14:textId="77777777" w:rsidR="002844F8" w:rsidRPr="009E250F" w:rsidRDefault="002844F8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61E72958" w14:textId="2AA7233B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7C2A122C" w14:textId="26399AAB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9*16*Tc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75080FD4" w14:textId="1B58CD36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4.5*16*Tc</w:t>
            </w:r>
          </w:p>
        </w:tc>
        <w:tc>
          <w:tcPr>
            <w:tcW w:w="12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1541CF1" w14:textId="77777777" w:rsidR="002844F8" w:rsidRPr="009E250F" w:rsidRDefault="002844F8" w:rsidP="009E250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22E73D2B" w14:textId="0BB7EC20" w:rsidR="002844F8" w:rsidRPr="009E250F" w:rsidRDefault="002844F8" w:rsidP="009E25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63</w:t>
            </w:r>
          </w:p>
        </w:tc>
      </w:tr>
      <w:tr w:rsidR="002844F8" w:rsidRPr="009E250F" w14:paraId="6767043B" w14:textId="77777777" w:rsidTr="00D91C52">
        <w:trPr>
          <w:trHeight w:val="300"/>
        </w:trPr>
        <w:tc>
          <w:tcPr>
            <w:tcW w:w="112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vAlign w:val="center"/>
            <w:hideMark/>
          </w:tcPr>
          <w:p w14:paraId="7D906204" w14:textId="77777777" w:rsidR="002844F8" w:rsidRPr="009E250F" w:rsidRDefault="002844F8" w:rsidP="002844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270D2EF0" w14:textId="77777777" w:rsidR="002844F8" w:rsidRPr="009E250F" w:rsidRDefault="002844F8" w:rsidP="002844F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14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3FCE6DDA" w14:textId="77777777" w:rsidR="002844F8" w:rsidRPr="009E250F" w:rsidRDefault="002844F8" w:rsidP="002844F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230.4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</w:tcPr>
          <w:p w14:paraId="6D5914AA" w14:textId="20B45FC5" w:rsidR="002844F8" w:rsidRPr="009E250F" w:rsidRDefault="002844F8" w:rsidP="002844F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</w:tcPr>
          <w:p w14:paraId="0D7AC11C" w14:textId="42CAC33C" w:rsidR="002844F8" w:rsidRPr="009E250F" w:rsidRDefault="002844F8" w:rsidP="002844F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9*16*Tc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</w:tcPr>
          <w:p w14:paraId="394F12AF" w14:textId="77B0B740" w:rsidR="002844F8" w:rsidRPr="009E250F" w:rsidRDefault="002844F8" w:rsidP="002844F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4.5*16*Tc</w:t>
            </w:r>
          </w:p>
        </w:tc>
        <w:tc>
          <w:tcPr>
            <w:tcW w:w="126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  <w:hideMark/>
          </w:tcPr>
          <w:p w14:paraId="298C904D" w14:textId="77777777" w:rsidR="002844F8" w:rsidRPr="009E250F" w:rsidRDefault="002844F8" w:rsidP="002844F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000000" w:fill="C6E0B4"/>
            <w:vAlign w:val="center"/>
          </w:tcPr>
          <w:p w14:paraId="1088B3D1" w14:textId="7BAE2C5A" w:rsidR="002844F8" w:rsidRPr="009E250F" w:rsidRDefault="002844F8" w:rsidP="002844F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25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67</w:t>
            </w:r>
          </w:p>
        </w:tc>
      </w:tr>
    </w:tbl>
    <w:p w14:paraId="6B19503A" w14:textId="77777777" w:rsidR="002A7EF3" w:rsidRPr="002A7EF3" w:rsidRDefault="002A7EF3" w:rsidP="002A7EF3">
      <w:pPr>
        <w:rPr>
          <w:lang w:val="en-US"/>
        </w:rPr>
      </w:pPr>
    </w:p>
    <w:p w14:paraId="6FD62621" w14:textId="77777777" w:rsidR="002A7EF3" w:rsidRDefault="002A7EF3" w:rsidP="002A7EF3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D0C3B68" w14:textId="77777777" w:rsidR="00FE0BD7" w:rsidRDefault="00FE0BD7" w:rsidP="00FE0BD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RAN4 specifies the UE transmit timing based on the SSB bandwidth.</w:t>
      </w:r>
    </w:p>
    <w:p w14:paraId="494FE0F1" w14:textId="77777777" w:rsidR="00FE0BD7" w:rsidRDefault="00FE0BD7" w:rsidP="00FE0BD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An additional margin in the timing error is specified to account for UE artifacts related to DL to UL switching.</w:t>
      </w:r>
    </w:p>
    <w:p w14:paraId="1875676D" w14:textId="77777777" w:rsidR="00FE0BD7" w:rsidRDefault="00FE0BD7" w:rsidP="00FE0BD7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3: The upper limit on the timing error is half CP length on the uplink transmission.</w:t>
      </w:r>
    </w:p>
    <w:p w14:paraId="01F382FF" w14:textId="77777777" w:rsidR="00FE0BD7" w:rsidRDefault="00FE0BD7" w:rsidP="00FE0BD7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4: Reduction in CP length of the UL transmission for higher SCS of 480/960kHz leaves the UE with very little timing estimation error margin which does not scales down linearly with wider DL SSB bandwidth. </w:t>
      </w:r>
    </w:p>
    <w:p w14:paraId="75F51C04" w14:textId="77777777" w:rsidR="00FE0BD7" w:rsidRDefault="00FE0BD7" w:rsidP="00FE0BD7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5: Even with Te of 0.5*CP, some scenarios (e.g., SSB SCS 120, UL SCS 960) may not meet the UL timing accuracy requirements given an extremely small error margin.</w:t>
      </w:r>
    </w:p>
    <w:p w14:paraId="5740CC2D" w14:textId="77777777" w:rsidR="00FE0BD7" w:rsidRDefault="00FE0BD7" w:rsidP="00FE0BD7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1: For UL SCS of 480/960 kHz, the UE shall use a Te corresponding to half CP length of the UL transmission.</w:t>
      </w:r>
    </w:p>
    <w:p w14:paraId="6BE5BB87" w14:textId="77777777" w:rsidR="00FE0BD7" w:rsidRPr="00EF4FAE" w:rsidRDefault="00FE0BD7" w:rsidP="00FE0BD7">
      <w:pPr>
        <w:pStyle w:val="ListParagraph"/>
        <w:numPr>
          <w:ilvl w:val="0"/>
          <w:numId w:val="24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F4FAE">
        <w:rPr>
          <w:rFonts w:eastAsia="MS Mincho"/>
          <w:b/>
          <w:bCs/>
          <w:sz w:val="20"/>
          <w:szCs w:val="20"/>
          <w:lang w:val="en-GB" w:eastAsia="zh-CN"/>
        </w:rPr>
        <w:t xml:space="preserve">For UL SCS of 480 kHz, Te = </w:t>
      </w:r>
      <w:r w:rsidRPr="009E250F">
        <w:rPr>
          <w:rFonts w:eastAsia="MS Mincho"/>
          <w:b/>
          <w:bCs/>
          <w:sz w:val="20"/>
          <w:szCs w:val="20"/>
          <w:lang w:val="en-GB" w:eastAsia="zh-CN"/>
        </w:rPr>
        <w:t>4.5*32*Tc</w:t>
      </w:r>
    </w:p>
    <w:p w14:paraId="67581A6F" w14:textId="77777777" w:rsidR="00FE0BD7" w:rsidRDefault="00FE0BD7" w:rsidP="00FE0BD7">
      <w:pPr>
        <w:pStyle w:val="ListParagraph"/>
        <w:numPr>
          <w:ilvl w:val="0"/>
          <w:numId w:val="24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F4FAE">
        <w:rPr>
          <w:rFonts w:eastAsia="MS Mincho"/>
          <w:b/>
          <w:bCs/>
          <w:sz w:val="20"/>
          <w:szCs w:val="20"/>
          <w:lang w:val="en-GB" w:eastAsia="zh-CN"/>
        </w:rPr>
        <w:t xml:space="preserve">For UL SCS of 960 kHz, Te = </w:t>
      </w:r>
      <w:r w:rsidRPr="009E250F">
        <w:rPr>
          <w:rFonts w:eastAsia="MS Mincho"/>
          <w:b/>
          <w:bCs/>
          <w:sz w:val="20"/>
          <w:szCs w:val="20"/>
          <w:lang w:val="en-GB" w:eastAsia="zh-CN"/>
        </w:rPr>
        <w:t>4.5*</w:t>
      </w:r>
      <w:r w:rsidRPr="00EF4FAE">
        <w:rPr>
          <w:rFonts w:eastAsia="MS Mincho"/>
          <w:b/>
          <w:bCs/>
          <w:sz w:val="20"/>
          <w:szCs w:val="20"/>
          <w:lang w:val="en-GB" w:eastAsia="zh-CN"/>
        </w:rPr>
        <w:t>16</w:t>
      </w:r>
      <w:r w:rsidRPr="009E250F">
        <w:rPr>
          <w:rFonts w:eastAsia="MS Mincho"/>
          <w:b/>
          <w:bCs/>
          <w:sz w:val="20"/>
          <w:szCs w:val="20"/>
          <w:lang w:val="en-GB" w:eastAsia="zh-CN"/>
        </w:rPr>
        <w:t>*Tc</w:t>
      </w:r>
    </w:p>
    <w:p w14:paraId="1BD1BD68" w14:textId="77777777" w:rsidR="00FE0BD7" w:rsidRDefault="00FE0BD7" w:rsidP="00FE0BD7">
      <w:pPr>
        <w:rPr>
          <w:b/>
          <w:bCs/>
          <w:lang w:eastAsia="zh-CN"/>
        </w:rPr>
      </w:pPr>
    </w:p>
    <w:p w14:paraId="13A5A008" w14:textId="1FBFCABF" w:rsidR="00FE0BD7" w:rsidRPr="00FE0BD7" w:rsidRDefault="00FE0BD7" w:rsidP="00FE0BD7">
      <w:pPr>
        <w:rPr>
          <w:b/>
          <w:bCs/>
          <w:lang w:eastAsia="zh-CN"/>
        </w:rPr>
      </w:pPr>
      <w:r w:rsidRPr="00FE0BD7">
        <w:rPr>
          <w:b/>
          <w:bCs/>
          <w:lang w:eastAsia="zh-CN"/>
        </w:rPr>
        <w:t>Observation 6: Current RAN4 requirements on availability of an SSB in the last 160ms leads to a timing drift of 16ns (with 0.1ppm frequency error) which contributes to the UL timing error margin.</w:t>
      </w:r>
    </w:p>
    <w:p w14:paraId="62B85B3E" w14:textId="53F904E2" w:rsidR="00821714" w:rsidRDefault="00FE0BD7" w:rsidP="00FE0BD7">
      <w:pPr>
        <w:rPr>
          <w:b/>
          <w:bCs/>
          <w:lang w:eastAsia="zh-CN"/>
        </w:rPr>
      </w:pPr>
      <w:r w:rsidRPr="00FE0BD7">
        <w:rPr>
          <w:b/>
          <w:bCs/>
          <w:lang w:eastAsia="zh-CN"/>
        </w:rPr>
        <w:t>Proposal 2: For UL SCS of 480/960 kHz, a UE is required to meet the UL timing accuracy requirements if an SSB is available in the last 20ms.</w:t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1B6BB53" w14:textId="4F05F1B5" w:rsidR="00A717C4" w:rsidRDefault="0045046B" w:rsidP="00300266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</w:t>
      </w:r>
      <w:r w:rsidR="009A6B21">
        <w:rPr>
          <w:lang w:val="en-US"/>
        </w:rPr>
        <w:t>P</w:t>
      </w:r>
      <w:r w:rsidR="0065354F">
        <w:rPr>
          <w:lang w:val="en-US"/>
        </w:rPr>
        <w:t>-</w:t>
      </w:r>
      <w:r w:rsidR="00E6706A">
        <w:rPr>
          <w:lang w:val="en-US"/>
        </w:rPr>
        <w:t>2</w:t>
      </w:r>
      <w:r w:rsidR="00F919AF">
        <w:rPr>
          <w:lang w:val="en-US"/>
        </w:rPr>
        <w:t>1</w:t>
      </w:r>
      <w:r w:rsidR="00157C2A">
        <w:rPr>
          <w:lang w:val="en-US"/>
        </w:rPr>
        <w:t>2637</w:t>
      </w:r>
      <w:r w:rsidR="00DB48B2">
        <w:rPr>
          <w:lang w:val="en-US"/>
        </w:rPr>
        <w:t>, “</w:t>
      </w:r>
      <w:r w:rsidR="00722F10" w:rsidRPr="00722F10">
        <w:rPr>
          <w:lang w:val="en-US"/>
        </w:rPr>
        <w:t>Revised WID:  Extending current NR operation to 71 GHz</w:t>
      </w:r>
      <w:r w:rsidR="00DB48B2">
        <w:rPr>
          <w:lang w:val="en-US"/>
        </w:rPr>
        <w:t>”</w:t>
      </w:r>
      <w:r w:rsidR="006E6AA3">
        <w:rPr>
          <w:lang w:val="en-US"/>
        </w:rPr>
        <w:t xml:space="preserve">, </w:t>
      </w:r>
      <w:r w:rsidR="00521357">
        <w:rPr>
          <w:lang w:val="en-US"/>
        </w:rPr>
        <w:t>Qualcomm</w:t>
      </w:r>
      <w:r w:rsidR="00167E4C">
        <w:rPr>
          <w:lang w:val="en-US"/>
        </w:rPr>
        <w:t xml:space="preserve">, </w:t>
      </w:r>
      <w:r w:rsidR="00992FE2">
        <w:rPr>
          <w:lang w:val="en-US"/>
        </w:rPr>
        <w:t>RAN#9</w:t>
      </w:r>
      <w:r w:rsidR="008F62D8">
        <w:rPr>
          <w:lang w:val="en-US"/>
        </w:rPr>
        <w:t>3</w:t>
      </w:r>
      <w:r w:rsidR="00992FE2">
        <w:rPr>
          <w:lang w:val="en-US"/>
        </w:rPr>
        <w:t>e</w:t>
      </w:r>
    </w:p>
    <w:p w14:paraId="26B77590" w14:textId="04103A73" w:rsidR="00C24673" w:rsidRDefault="00C24673" w:rsidP="00C24673">
      <w:pPr>
        <w:rPr>
          <w:lang w:val="en-US"/>
        </w:rPr>
      </w:pPr>
      <w:r>
        <w:rPr>
          <w:lang w:val="en-US"/>
        </w:rPr>
        <w:t>[2] RP-21</w:t>
      </w:r>
      <w:r w:rsidR="0059463A">
        <w:rPr>
          <w:lang w:val="en-US"/>
        </w:rPr>
        <w:t>15351</w:t>
      </w:r>
      <w:r>
        <w:rPr>
          <w:lang w:val="en-US"/>
        </w:rPr>
        <w:t>, “</w:t>
      </w:r>
      <w:r w:rsidR="00142A55" w:rsidRPr="00142A55">
        <w:rPr>
          <w:lang w:val="en-US"/>
        </w:rPr>
        <w:t>WF on R17 NR_ext_to_71GHz_RRM_1</w:t>
      </w:r>
      <w:r>
        <w:rPr>
          <w:lang w:val="en-US"/>
        </w:rPr>
        <w:t>”, Qualcomm, RAN</w:t>
      </w:r>
      <w:r w:rsidR="00142A55">
        <w:rPr>
          <w:lang w:val="en-US"/>
        </w:rPr>
        <w:t>4</w:t>
      </w:r>
      <w:r>
        <w:rPr>
          <w:lang w:val="en-US"/>
        </w:rPr>
        <w:t>#</w:t>
      </w:r>
      <w:r w:rsidR="00142A55">
        <w:rPr>
          <w:lang w:val="en-US"/>
        </w:rPr>
        <w:t>100</w:t>
      </w:r>
      <w:r>
        <w:rPr>
          <w:lang w:val="en-US"/>
        </w:rPr>
        <w:t>e</w:t>
      </w:r>
    </w:p>
    <w:p w14:paraId="321690A2" w14:textId="77777777" w:rsidR="00C24673" w:rsidRDefault="00C24673" w:rsidP="00300266">
      <w:pPr>
        <w:rPr>
          <w:lang w:val="en-US"/>
        </w:rPr>
      </w:pPr>
    </w:p>
    <w:sectPr w:rsidR="00C24673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8C45E" w14:textId="77777777" w:rsidR="00F14F51" w:rsidRDefault="00F14F51">
      <w:r>
        <w:separator/>
      </w:r>
    </w:p>
  </w:endnote>
  <w:endnote w:type="continuationSeparator" w:id="0">
    <w:p w14:paraId="78CABA23" w14:textId="77777777" w:rsidR="00F14F51" w:rsidRDefault="00F14F51">
      <w:r>
        <w:continuationSeparator/>
      </w:r>
    </w:p>
  </w:endnote>
  <w:endnote w:type="continuationNotice" w:id="1">
    <w:p w14:paraId="6CB3CE03" w14:textId="77777777" w:rsidR="00F14F51" w:rsidRDefault="00F14F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92424" w14:textId="77777777" w:rsidR="00F14F51" w:rsidRDefault="00F14F51">
      <w:r>
        <w:separator/>
      </w:r>
    </w:p>
  </w:footnote>
  <w:footnote w:type="continuationSeparator" w:id="0">
    <w:p w14:paraId="73240D09" w14:textId="77777777" w:rsidR="00F14F51" w:rsidRDefault="00F14F51">
      <w:r>
        <w:continuationSeparator/>
      </w:r>
    </w:p>
  </w:footnote>
  <w:footnote w:type="continuationNotice" w:id="1">
    <w:p w14:paraId="4608796F" w14:textId="77777777" w:rsidR="00F14F51" w:rsidRDefault="00F14F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749F4"/>
    <w:multiLevelType w:val="hybridMultilevel"/>
    <w:tmpl w:val="96FE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1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9"/>
  </w:num>
  <w:num w:numId="8">
    <w:abstractNumId w:val="9"/>
  </w:num>
  <w:num w:numId="9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  <w:num w:numId="12">
    <w:abstractNumId w:val="14"/>
  </w:num>
  <w:num w:numId="13">
    <w:abstractNumId w:val="2"/>
  </w:num>
  <w:num w:numId="14">
    <w:abstractNumId w:val="15"/>
  </w:num>
  <w:num w:numId="15">
    <w:abstractNumId w:val="20"/>
  </w:num>
  <w:num w:numId="16">
    <w:abstractNumId w:val="13"/>
  </w:num>
  <w:num w:numId="17">
    <w:abstractNumId w:val="5"/>
  </w:num>
  <w:num w:numId="18">
    <w:abstractNumId w:val="10"/>
  </w:num>
  <w:num w:numId="19">
    <w:abstractNumId w:val="6"/>
  </w:num>
  <w:num w:numId="20">
    <w:abstractNumId w:val="16"/>
  </w:num>
  <w:num w:numId="21">
    <w:abstractNumId w:val="3"/>
  </w:num>
  <w:num w:numId="22">
    <w:abstractNumId w:val="17"/>
  </w:num>
  <w:num w:numId="23">
    <w:abstractNumId w:val="12"/>
  </w:num>
  <w:num w:numId="2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1F0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A0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319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5F1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5ABA"/>
    <w:rsid w:val="0002626E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9A1"/>
    <w:rsid w:val="00066DC4"/>
    <w:rsid w:val="00066EC5"/>
    <w:rsid w:val="00066EFF"/>
    <w:rsid w:val="00067530"/>
    <w:rsid w:val="00067DAB"/>
    <w:rsid w:val="00067DB0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82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A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623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6602"/>
    <w:rsid w:val="000A6C97"/>
    <w:rsid w:val="000A6EBC"/>
    <w:rsid w:val="000A6F05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434A"/>
    <w:rsid w:val="000B449C"/>
    <w:rsid w:val="000B44A6"/>
    <w:rsid w:val="000B4750"/>
    <w:rsid w:val="000B57EC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4F3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B9A"/>
    <w:rsid w:val="00104C7B"/>
    <w:rsid w:val="00104EC3"/>
    <w:rsid w:val="0010521F"/>
    <w:rsid w:val="0010522E"/>
    <w:rsid w:val="001057B9"/>
    <w:rsid w:val="00105BDC"/>
    <w:rsid w:val="00105D2B"/>
    <w:rsid w:val="0010635D"/>
    <w:rsid w:val="00106461"/>
    <w:rsid w:val="00106970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4C1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A55"/>
    <w:rsid w:val="00142B79"/>
    <w:rsid w:val="00142D74"/>
    <w:rsid w:val="00142DA0"/>
    <w:rsid w:val="00142E29"/>
    <w:rsid w:val="001430CD"/>
    <w:rsid w:val="001434B1"/>
    <w:rsid w:val="0014383A"/>
    <w:rsid w:val="00143C8E"/>
    <w:rsid w:val="00143C90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822"/>
    <w:rsid w:val="0015383D"/>
    <w:rsid w:val="00153EB8"/>
    <w:rsid w:val="00154025"/>
    <w:rsid w:val="001540F3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2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3F0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3A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5462"/>
    <w:rsid w:val="002064D1"/>
    <w:rsid w:val="002069A6"/>
    <w:rsid w:val="00206A9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2D0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3FAB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5D"/>
    <w:rsid w:val="00240B45"/>
    <w:rsid w:val="00240B88"/>
    <w:rsid w:val="00240E24"/>
    <w:rsid w:val="0024108E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46B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1B"/>
    <w:rsid w:val="00272474"/>
    <w:rsid w:val="0027276D"/>
    <w:rsid w:val="0027283D"/>
    <w:rsid w:val="00272CAE"/>
    <w:rsid w:val="00272D90"/>
    <w:rsid w:val="00272D9C"/>
    <w:rsid w:val="0027307F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4F8"/>
    <w:rsid w:val="00284520"/>
    <w:rsid w:val="0028467B"/>
    <w:rsid w:val="00284A5F"/>
    <w:rsid w:val="00284CC1"/>
    <w:rsid w:val="00284E84"/>
    <w:rsid w:val="00285045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A7EF3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D1C"/>
    <w:rsid w:val="002B5E9D"/>
    <w:rsid w:val="002B6395"/>
    <w:rsid w:val="002B639A"/>
    <w:rsid w:val="002B68E0"/>
    <w:rsid w:val="002B69C9"/>
    <w:rsid w:val="002B714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A31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75"/>
    <w:rsid w:val="0030379D"/>
    <w:rsid w:val="003038CB"/>
    <w:rsid w:val="00303943"/>
    <w:rsid w:val="00304071"/>
    <w:rsid w:val="00304232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EB6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2F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46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3F2"/>
    <w:rsid w:val="0036548D"/>
    <w:rsid w:val="00365B21"/>
    <w:rsid w:val="00365B64"/>
    <w:rsid w:val="00365B94"/>
    <w:rsid w:val="00365C05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7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B1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331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5AA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242"/>
    <w:rsid w:val="0040243F"/>
    <w:rsid w:val="00402BB1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79C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8EE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053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BB6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AC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B91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620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CA0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357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2"/>
    <w:rsid w:val="00534C5F"/>
    <w:rsid w:val="00535095"/>
    <w:rsid w:val="0053509D"/>
    <w:rsid w:val="0053589D"/>
    <w:rsid w:val="0053591C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A20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9F3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42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3E8C"/>
    <w:rsid w:val="0057486A"/>
    <w:rsid w:val="00574C5C"/>
    <w:rsid w:val="005754BC"/>
    <w:rsid w:val="0057584B"/>
    <w:rsid w:val="00575A13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3A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2DDD"/>
    <w:rsid w:val="005B32B4"/>
    <w:rsid w:val="005B3367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15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EE4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A5B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48D4"/>
    <w:rsid w:val="006050F7"/>
    <w:rsid w:val="006059EE"/>
    <w:rsid w:val="00605A36"/>
    <w:rsid w:val="00606513"/>
    <w:rsid w:val="00606F78"/>
    <w:rsid w:val="006070AE"/>
    <w:rsid w:val="006073B6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A44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413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455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2FA1"/>
    <w:rsid w:val="00683306"/>
    <w:rsid w:val="0068330C"/>
    <w:rsid w:val="00683713"/>
    <w:rsid w:val="00683761"/>
    <w:rsid w:val="00683F7E"/>
    <w:rsid w:val="006840A0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858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933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053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1FF6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2F10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0A3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AA7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41F"/>
    <w:rsid w:val="007506C4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BD3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5C5"/>
    <w:rsid w:val="007618ED"/>
    <w:rsid w:val="00761904"/>
    <w:rsid w:val="00761F96"/>
    <w:rsid w:val="00762064"/>
    <w:rsid w:val="007620EB"/>
    <w:rsid w:val="0076225A"/>
    <w:rsid w:val="0076227C"/>
    <w:rsid w:val="007622D5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15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20D6"/>
    <w:rsid w:val="007822EB"/>
    <w:rsid w:val="00782571"/>
    <w:rsid w:val="00782845"/>
    <w:rsid w:val="00782882"/>
    <w:rsid w:val="0078297D"/>
    <w:rsid w:val="00782B76"/>
    <w:rsid w:val="00782B8E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18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714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75D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B90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A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828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2D8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2D07"/>
    <w:rsid w:val="00913064"/>
    <w:rsid w:val="009136DA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BAC"/>
    <w:rsid w:val="00936E29"/>
    <w:rsid w:val="00936EC0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114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462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0E4F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0F"/>
    <w:rsid w:val="009E25E7"/>
    <w:rsid w:val="009E2679"/>
    <w:rsid w:val="009E274F"/>
    <w:rsid w:val="009E27F4"/>
    <w:rsid w:val="009E2C06"/>
    <w:rsid w:val="009E2CB1"/>
    <w:rsid w:val="009E36FD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230A"/>
    <w:rsid w:val="009F237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289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BBE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3A1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761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6F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3C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3DC"/>
    <w:rsid w:val="00AC6BBB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CB"/>
    <w:rsid w:val="00AF3ECA"/>
    <w:rsid w:val="00AF423F"/>
    <w:rsid w:val="00AF4355"/>
    <w:rsid w:val="00AF45E2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D3F"/>
    <w:rsid w:val="00AF7EC1"/>
    <w:rsid w:val="00AF7FB0"/>
    <w:rsid w:val="00B0006B"/>
    <w:rsid w:val="00B005E3"/>
    <w:rsid w:val="00B007F1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0F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57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8DB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046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CC4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DBE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79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8C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5DEE"/>
    <w:rsid w:val="00BF60A0"/>
    <w:rsid w:val="00BF69EA"/>
    <w:rsid w:val="00BF6FDA"/>
    <w:rsid w:val="00BF759A"/>
    <w:rsid w:val="00BF7958"/>
    <w:rsid w:val="00BF7A6B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3D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673"/>
    <w:rsid w:val="00C247CE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AD7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9A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76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769"/>
    <w:rsid w:val="00C90A37"/>
    <w:rsid w:val="00C90A9A"/>
    <w:rsid w:val="00C90BBD"/>
    <w:rsid w:val="00C90C0D"/>
    <w:rsid w:val="00C91172"/>
    <w:rsid w:val="00C917DF"/>
    <w:rsid w:val="00C91A28"/>
    <w:rsid w:val="00C92501"/>
    <w:rsid w:val="00C92615"/>
    <w:rsid w:val="00C9278A"/>
    <w:rsid w:val="00C9296A"/>
    <w:rsid w:val="00C932F2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58F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8D2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5DDF"/>
    <w:rsid w:val="00CE674E"/>
    <w:rsid w:val="00CE696F"/>
    <w:rsid w:val="00CE69F5"/>
    <w:rsid w:val="00CE6B1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986"/>
    <w:rsid w:val="00D02BE9"/>
    <w:rsid w:val="00D02E72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6FB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CEA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507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4EE6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922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F79"/>
    <w:rsid w:val="00DB128A"/>
    <w:rsid w:val="00DB1594"/>
    <w:rsid w:val="00DB16FD"/>
    <w:rsid w:val="00DB1C94"/>
    <w:rsid w:val="00DB1D20"/>
    <w:rsid w:val="00DB1D80"/>
    <w:rsid w:val="00DB2335"/>
    <w:rsid w:val="00DB2B5D"/>
    <w:rsid w:val="00DB2B77"/>
    <w:rsid w:val="00DB313B"/>
    <w:rsid w:val="00DB3172"/>
    <w:rsid w:val="00DB31E4"/>
    <w:rsid w:val="00DB31F6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D01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D05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2E4E"/>
    <w:rsid w:val="00DE36E4"/>
    <w:rsid w:val="00DE4564"/>
    <w:rsid w:val="00DE4668"/>
    <w:rsid w:val="00DE4CBC"/>
    <w:rsid w:val="00DE5015"/>
    <w:rsid w:val="00DE593B"/>
    <w:rsid w:val="00DE5E7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27E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8A0"/>
    <w:rsid w:val="00E93F0D"/>
    <w:rsid w:val="00E94145"/>
    <w:rsid w:val="00E947ED"/>
    <w:rsid w:val="00E94E5C"/>
    <w:rsid w:val="00E95093"/>
    <w:rsid w:val="00E9511B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97A8A"/>
    <w:rsid w:val="00E97E88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391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AE8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7224"/>
    <w:rsid w:val="00ED722A"/>
    <w:rsid w:val="00ED727E"/>
    <w:rsid w:val="00ED730B"/>
    <w:rsid w:val="00ED74B3"/>
    <w:rsid w:val="00ED7678"/>
    <w:rsid w:val="00ED784C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4FA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85F"/>
    <w:rsid w:val="00F14999"/>
    <w:rsid w:val="00F149C7"/>
    <w:rsid w:val="00F14C20"/>
    <w:rsid w:val="00F14ECD"/>
    <w:rsid w:val="00F14F51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347"/>
    <w:rsid w:val="00F25917"/>
    <w:rsid w:val="00F25A17"/>
    <w:rsid w:val="00F25AB5"/>
    <w:rsid w:val="00F25B86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457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7A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468"/>
    <w:rsid w:val="00FD1D46"/>
    <w:rsid w:val="00FD27C5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BD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347"/>
    <w:rsid w:val="00FF7568"/>
    <w:rsid w:val="00FF7822"/>
    <w:rsid w:val="00FF7A5A"/>
    <w:rsid w:val="00FF7CB5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4698</TotalTime>
  <Pages>3</Pages>
  <Words>927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821</cp:revision>
  <cp:lastPrinted>2009-04-22T21:01:00Z</cp:lastPrinted>
  <dcterms:created xsi:type="dcterms:W3CDTF">2020-11-11T22:16:00Z</dcterms:created>
  <dcterms:modified xsi:type="dcterms:W3CDTF">2021-10-22T22:50:00Z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